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0052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MYLES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4FB10163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48F0443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A35B41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EF08914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7CC7B481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1464BCD1" w14:textId="77777777" w:rsidR="002A7CD8" w:rsidRPr="00065994" w:rsidRDefault="002A7CD8" w:rsidP="002A7CD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7AC4C74" w14:textId="77777777" w:rsidR="002A7CD8" w:rsidRDefault="002A7CD8" w:rsidP="002A7CD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7FDF6A1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EB34F6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E5B9D3A" w14:textId="77777777" w:rsidR="002A7CD8" w:rsidRDefault="002A7CD8" w:rsidP="002A7CD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fldChar w:fldCharType="begin"/>
      </w:r>
      <w:r>
        <w:rPr>
          <w:rFonts w:cs="Times New Roman"/>
          <w:color w:val="282B30"/>
          <w:szCs w:val="24"/>
          <w:shd w:val="clear" w:color="auto" w:fill="FFFFFF"/>
        </w:rPr>
        <w:instrText xml:space="preserve"> DATE \@ "dd MMMM yyyy" </w:instrText>
      </w:r>
      <w:r>
        <w:rPr>
          <w:rFonts w:cs="Times New Roman"/>
          <w:color w:val="282B30"/>
          <w:szCs w:val="24"/>
          <w:shd w:val="clear" w:color="auto" w:fill="FFFFFF"/>
        </w:rPr>
        <w:fldChar w:fldCharType="separate"/>
      </w:r>
      <w:r>
        <w:rPr>
          <w:rFonts w:cs="Times New Roman"/>
          <w:noProof/>
          <w:color w:val="282B30"/>
          <w:szCs w:val="24"/>
          <w:shd w:val="clear" w:color="auto" w:fill="FFFFFF"/>
        </w:rPr>
        <w:t>05 April 2025</w:t>
      </w:r>
      <w:r>
        <w:rPr>
          <w:rFonts w:cs="Times New Roman"/>
          <w:color w:val="282B30"/>
          <w:szCs w:val="24"/>
          <w:shd w:val="clear" w:color="auto" w:fill="FFFFFF"/>
        </w:rPr>
        <w:fldChar w:fldCharType="end"/>
      </w:r>
    </w:p>
    <w:p w14:paraId="079E0E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F6CAD" w14:textId="77777777" w:rsidR="002A7CD8" w:rsidRDefault="002A7CD8" w:rsidP="009139A6">
      <w:r>
        <w:separator/>
      </w:r>
    </w:p>
  </w:endnote>
  <w:endnote w:type="continuationSeparator" w:id="0">
    <w:p w14:paraId="5BC67790" w14:textId="77777777" w:rsidR="002A7CD8" w:rsidRDefault="002A7C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1C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F1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B63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74293" w14:textId="77777777" w:rsidR="002A7CD8" w:rsidRDefault="002A7CD8" w:rsidP="009139A6">
      <w:r>
        <w:separator/>
      </w:r>
    </w:p>
  </w:footnote>
  <w:footnote w:type="continuationSeparator" w:id="0">
    <w:p w14:paraId="6BD9214F" w14:textId="77777777" w:rsidR="002A7CD8" w:rsidRDefault="002A7C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58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34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1D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D8"/>
    <w:rsid w:val="0005239F"/>
    <w:rsid w:val="000666E0"/>
    <w:rsid w:val="000A2E7A"/>
    <w:rsid w:val="00190DFA"/>
    <w:rsid w:val="002510B7"/>
    <w:rsid w:val="00270799"/>
    <w:rsid w:val="002A7CD8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61788"/>
  <w15:chartTrackingRefBased/>
  <w15:docId w15:val="{B0F50280-5403-4303-A3BD-78707A71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2025-04-05T06:25:00Z</dcterms:created>
  <dcterms:modified xsi:type="dcterms:W3CDTF">2025-04-05T06:26:00Z</dcterms:modified>
</cp:coreProperties>
</file>